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FD5" w:rsidRPr="00744B45" w:rsidRDefault="00AD7FD5" w:rsidP="00744B45">
      <w:pPr>
        <w:spacing w:line="360" w:lineRule="auto"/>
        <w:jc w:val="center"/>
        <w:rPr>
          <w:rFonts w:ascii="Times New Roman" w:eastAsia="宋体" w:hAnsi="Times New Roman"/>
          <w:b/>
          <w:sz w:val="36"/>
          <w:szCs w:val="36"/>
        </w:rPr>
      </w:pPr>
      <w:r>
        <w:rPr>
          <w:rFonts w:ascii="Times New Roman" w:eastAsia="宋体" w:hAnsi="Times New Roman" w:hint="eastAsia"/>
          <w:b/>
          <w:sz w:val="36"/>
          <w:szCs w:val="36"/>
        </w:rPr>
        <w:t>立式</w:t>
      </w:r>
      <w:r w:rsidRPr="00744B45">
        <w:rPr>
          <w:rFonts w:ascii="Times New Roman" w:eastAsia="宋体" w:hAnsi="Times New Roman" w:hint="eastAsia"/>
          <w:b/>
          <w:sz w:val="36"/>
          <w:szCs w:val="36"/>
        </w:rPr>
        <w:t>超低温冰箱</w:t>
      </w:r>
      <w:r>
        <w:rPr>
          <w:rFonts w:ascii="Times New Roman" w:eastAsia="宋体" w:hAnsi="Times New Roman" w:hint="eastAsia"/>
          <w:b/>
          <w:sz w:val="36"/>
          <w:szCs w:val="36"/>
        </w:rPr>
        <w:t>技术参数</w:t>
      </w:r>
    </w:p>
    <w:p w:rsidR="00AD7FD5" w:rsidRPr="00253796" w:rsidRDefault="00AD7FD5" w:rsidP="00744B45">
      <w:pPr>
        <w:spacing w:line="360" w:lineRule="auto"/>
        <w:rPr>
          <w:rFonts w:ascii="Times New Roman" w:eastAsia="宋体" w:hAnsi="Times New Roman"/>
          <w:b/>
          <w:sz w:val="24"/>
        </w:rPr>
      </w:pPr>
      <w:r w:rsidRPr="00253796">
        <w:rPr>
          <w:rFonts w:ascii="Times New Roman" w:eastAsia="宋体" w:hAnsi="Times New Roman" w:hint="eastAsia"/>
          <w:b/>
          <w:sz w:val="24"/>
        </w:rPr>
        <w:t>技术参数：</w:t>
      </w:r>
    </w:p>
    <w:p w:rsidR="00AD7FD5" w:rsidRPr="00744B45" w:rsidRDefault="00AD7FD5" w:rsidP="00744B45">
      <w:pPr>
        <w:spacing w:line="360" w:lineRule="auto"/>
        <w:rPr>
          <w:rFonts w:ascii="Times New Roman" w:eastAsia="宋体" w:hAnsi="Times New Roman"/>
          <w:sz w:val="24"/>
        </w:rPr>
      </w:pPr>
      <w:r w:rsidRPr="00744B45">
        <w:rPr>
          <w:rFonts w:ascii="Times New Roman" w:eastAsia="宋体" w:hAnsi="Times New Roman" w:hint="eastAsia"/>
          <w:sz w:val="24"/>
        </w:rPr>
        <w:t>托架容量（公制）</w:t>
      </w:r>
      <w:r>
        <w:rPr>
          <w:rFonts w:ascii="Times New Roman" w:eastAsia="宋体" w:hAnsi="Times New Roman" w:hint="eastAsia"/>
          <w:sz w:val="24"/>
        </w:rPr>
        <w:t>：</w:t>
      </w:r>
      <w:r w:rsidRPr="00744B45">
        <w:rPr>
          <w:rFonts w:ascii="Times New Roman" w:eastAsia="宋体" w:hAnsi="Times New Roman"/>
          <w:sz w:val="24"/>
        </w:rPr>
        <w:t>75kg</w:t>
      </w:r>
    </w:p>
    <w:p w:rsidR="00AD7FD5" w:rsidRPr="00744B45" w:rsidRDefault="00AD7FD5" w:rsidP="00744B45">
      <w:pPr>
        <w:spacing w:line="360" w:lineRule="auto"/>
        <w:rPr>
          <w:rFonts w:ascii="Times New Roman" w:eastAsia="宋体" w:hAnsi="Times New Roman"/>
          <w:sz w:val="24"/>
        </w:rPr>
      </w:pPr>
      <w:r w:rsidRPr="00744B45">
        <w:rPr>
          <w:rFonts w:ascii="Times New Roman" w:eastAsia="宋体" w:hAnsi="Times New Roman" w:hint="eastAsia"/>
          <w:sz w:val="24"/>
        </w:rPr>
        <w:t>每个冰箱</w:t>
      </w:r>
      <w:r w:rsidRPr="00744B45">
        <w:rPr>
          <w:rFonts w:ascii="Times New Roman" w:eastAsia="宋体" w:hAnsi="Times New Roman"/>
          <w:sz w:val="24"/>
        </w:rPr>
        <w:t xml:space="preserve"> 2ml </w:t>
      </w:r>
      <w:r w:rsidRPr="00744B45">
        <w:rPr>
          <w:rFonts w:ascii="Times New Roman" w:eastAsia="宋体" w:hAnsi="Times New Roman" w:hint="eastAsia"/>
          <w:sz w:val="24"/>
        </w:rPr>
        <w:t>冻存管容量</w:t>
      </w:r>
      <w:r>
        <w:rPr>
          <w:rFonts w:ascii="Times New Roman" w:eastAsia="宋体" w:hAnsi="Times New Roman" w:hint="eastAsia"/>
          <w:sz w:val="24"/>
        </w:rPr>
        <w:t>：</w:t>
      </w:r>
      <w:r w:rsidRPr="00744B45">
        <w:rPr>
          <w:rFonts w:ascii="Times New Roman" w:eastAsia="宋体" w:hAnsi="Times New Roman"/>
          <w:sz w:val="24"/>
        </w:rPr>
        <w:t>40,000</w:t>
      </w:r>
    </w:p>
    <w:p w:rsidR="00AD7FD5" w:rsidRPr="00744B45" w:rsidRDefault="00AD7FD5" w:rsidP="00744B45">
      <w:pPr>
        <w:spacing w:line="360" w:lineRule="auto"/>
        <w:rPr>
          <w:rFonts w:ascii="Times New Roman" w:eastAsia="宋体" w:hAnsi="Times New Roman"/>
          <w:sz w:val="24"/>
        </w:rPr>
      </w:pPr>
      <w:r w:rsidRPr="00744B45">
        <w:rPr>
          <w:rFonts w:ascii="Times New Roman" w:eastAsia="宋体" w:hAnsi="Times New Roman" w:hint="eastAsia"/>
          <w:sz w:val="24"/>
        </w:rPr>
        <w:t>认证</w:t>
      </w:r>
      <w:r w:rsidRPr="00744B45">
        <w:rPr>
          <w:rFonts w:ascii="Times New Roman" w:eastAsia="宋体" w:hAnsi="Times New Roman"/>
          <w:sz w:val="24"/>
        </w:rPr>
        <w:t>/</w:t>
      </w:r>
      <w:r w:rsidRPr="00744B45">
        <w:rPr>
          <w:rFonts w:ascii="Times New Roman" w:eastAsia="宋体" w:hAnsi="Times New Roman" w:hint="eastAsia"/>
          <w:sz w:val="24"/>
        </w:rPr>
        <w:t>合规</w:t>
      </w:r>
      <w:r>
        <w:rPr>
          <w:rFonts w:ascii="Times New Roman" w:eastAsia="宋体" w:hAnsi="Times New Roman" w:hint="eastAsia"/>
          <w:sz w:val="24"/>
        </w:rPr>
        <w:t>：</w:t>
      </w:r>
      <w:r w:rsidRPr="00744B45">
        <w:rPr>
          <w:rFonts w:ascii="Times New Roman" w:eastAsia="宋体" w:hAnsi="Times New Roman"/>
          <w:sz w:val="24"/>
        </w:rPr>
        <w:t>CE, ENERGY STAR</w:t>
      </w:r>
    </w:p>
    <w:p w:rsidR="00AD7FD5" w:rsidRPr="00744B45" w:rsidRDefault="00AD7FD5" w:rsidP="00744B45">
      <w:pPr>
        <w:spacing w:line="360" w:lineRule="auto"/>
        <w:rPr>
          <w:rFonts w:ascii="Times New Roman" w:eastAsia="宋体" w:hAnsi="Times New Roman"/>
          <w:sz w:val="24"/>
        </w:rPr>
      </w:pPr>
      <w:r w:rsidRPr="00744B45">
        <w:rPr>
          <w:rFonts w:ascii="Times New Roman" w:eastAsia="宋体" w:hAnsi="Times New Roman" w:hint="eastAsia"/>
          <w:sz w:val="24"/>
        </w:rPr>
        <w:t>外部深度（公制）</w:t>
      </w:r>
      <w:r>
        <w:rPr>
          <w:rFonts w:ascii="Times New Roman" w:eastAsia="宋体" w:hAnsi="Times New Roman" w:hint="eastAsia"/>
          <w:sz w:val="24"/>
        </w:rPr>
        <w:t>：</w:t>
      </w:r>
      <w:r w:rsidRPr="00744B45">
        <w:rPr>
          <w:rFonts w:ascii="Times New Roman" w:eastAsia="宋体" w:hAnsi="Times New Roman"/>
          <w:sz w:val="24"/>
        </w:rPr>
        <w:t>95.5cm</w:t>
      </w:r>
    </w:p>
    <w:p w:rsidR="00AD7FD5" w:rsidRPr="00744B45" w:rsidRDefault="00AD7FD5" w:rsidP="00744B45">
      <w:pPr>
        <w:spacing w:line="360" w:lineRule="auto"/>
        <w:rPr>
          <w:rFonts w:ascii="Times New Roman" w:eastAsia="宋体" w:hAnsi="Times New Roman"/>
          <w:sz w:val="24"/>
        </w:rPr>
      </w:pPr>
      <w:r w:rsidRPr="00744B45">
        <w:rPr>
          <w:rFonts w:ascii="Times New Roman" w:eastAsia="宋体" w:hAnsi="Times New Roman" w:hint="eastAsia"/>
          <w:sz w:val="24"/>
        </w:rPr>
        <w:t>门类型</w:t>
      </w:r>
      <w:r>
        <w:rPr>
          <w:rFonts w:ascii="Times New Roman" w:eastAsia="宋体" w:hAnsi="Times New Roman" w:hint="eastAsia"/>
          <w:sz w:val="24"/>
        </w:rPr>
        <w:t>：</w:t>
      </w:r>
      <w:r w:rsidRPr="00744B45">
        <w:rPr>
          <w:rFonts w:ascii="Times New Roman" w:eastAsia="宋体" w:hAnsi="Times New Roman"/>
          <w:sz w:val="24"/>
        </w:rPr>
        <w:t>1 outer, 5 inner</w:t>
      </w:r>
    </w:p>
    <w:p w:rsidR="00AD7FD5" w:rsidRPr="00744B45" w:rsidRDefault="00AD7FD5" w:rsidP="00744B45">
      <w:pPr>
        <w:spacing w:line="360" w:lineRule="auto"/>
        <w:rPr>
          <w:rFonts w:ascii="Times New Roman" w:eastAsia="宋体" w:hAnsi="Times New Roman"/>
          <w:sz w:val="24"/>
        </w:rPr>
      </w:pPr>
      <w:r w:rsidRPr="00744B45">
        <w:rPr>
          <w:rFonts w:ascii="Times New Roman" w:eastAsia="宋体" w:hAnsi="Times New Roman"/>
          <w:sz w:val="24"/>
        </w:rPr>
        <w:t>Dimensions (L x W x H) Exterior</w:t>
      </w:r>
      <w:r>
        <w:rPr>
          <w:rFonts w:ascii="Times New Roman" w:eastAsia="宋体" w:hAnsi="Times New Roman" w:hint="eastAsia"/>
          <w:sz w:val="24"/>
        </w:rPr>
        <w:t>：</w:t>
      </w:r>
      <w:r w:rsidRPr="00744B45">
        <w:rPr>
          <w:rFonts w:ascii="Times New Roman" w:eastAsia="宋体" w:hAnsi="Times New Roman"/>
          <w:sz w:val="24"/>
        </w:rPr>
        <w:t xml:space="preserve">37.6 x 28.3 x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78"/>
          <w:attr w:name="UnitName" w:val="in"/>
        </w:smartTagPr>
        <w:r w:rsidRPr="00744B45">
          <w:rPr>
            <w:rFonts w:ascii="Times New Roman" w:eastAsia="宋体" w:hAnsi="Times New Roman"/>
            <w:sz w:val="24"/>
          </w:rPr>
          <w:t>78 in</w:t>
        </w:r>
      </w:smartTag>
      <w:r w:rsidRPr="00744B45">
        <w:rPr>
          <w:rFonts w:ascii="Times New Roman" w:eastAsia="宋体" w:hAnsi="Times New Roman"/>
          <w:sz w:val="24"/>
        </w:rPr>
        <w:t xml:space="preserve">. (95.5 x 71.9 x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98.1"/>
          <w:attr w:name="UnitName" w:val="cm"/>
        </w:smartTagPr>
        <w:r w:rsidRPr="00744B45">
          <w:rPr>
            <w:rFonts w:ascii="Times New Roman" w:eastAsia="宋体" w:hAnsi="Times New Roman"/>
            <w:sz w:val="24"/>
          </w:rPr>
          <w:t>198.1cm</w:t>
        </w:r>
      </w:smartTag>
      <w:r w:rsidRPr="00744B45">
        <w:rPr>
          <w:rFonts w:ascii="Times New Roman" w:eastAsia="宋体" w:hAnsi="Times New Roman"/>
          <w:sz w:val="24"/>
        </w:rPr>
        <w:t>)</w:t>
      </w:r>
    </w:p>
    <w:p w:rsidR="00AD7FD5" w:rsidRPr="00744B45" w:rsidRDefault="00AD7FD5" w:rsidP="00744B45">
      <w:pPr>
        <w:spacing w:line="360" w:lineRule="auto"/>
        <w:rPr>
          <w:rFonts w:ascii="Times New Roman" w:eastAsia="宋体" w:hAnsi="Times New Roman"/>
          <w:sz w:val="24"/>
        </w:rPr>
      </w:pPr>
      <w:r w:rsidRPr="00744B45">
        <w:rPr>
          <w:rFonts w:ascii="Times New Roman" w:eastAsia="宋体" w:hAnsi="Times New Roman"/>
          <w:sz w:val="24"/>
        </w:rPr>
        <w:t>Dimensions (D x W x H) Interior</w:t>
      </w:r>
      <w:r>
        <w:rPr>
          <w:rFonts w:ascii="Times New Roman" w:eastAsia="宋体" w:hAnsi="Times New Roman" w:hint="eastAsia"/>
          <w:sz w:val="24"/>
        </w:rPr>
        <w:t>：</w:t>
      </w:r>
      <w:r w:rsidRPr="00744B45">
        <w:rPr>
          <w:rFonts w:ascii="Times New Roman" w:eastAsia="宋体" w:hAnsi="Times New Roman"/>
          <w:sz w:val="24"/>
        </w:rPr>
        <w:t xml:space="preserve">28.3 x 23.1 x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51.2"/>
          <w:attr w:name="UnitName" w:val="in"/>
        </w:smartTagPr>
        <w:r w:rsidRPr="00744B45">
          <w:rPr>
            <w:rFonts w:ascii="Times New Roman" w:eastAsia="宋体" w:hAnsi="Times New Roman"/>
            <w:sz w:val="24"/>
          </w:rPr>
          <w:t>51.2 in</w:t>
        </w:r>
      </w:smartTag>
      <w:r w:rsidRPr="00744B45">
        <w:rPr>
          <w:rFonts w:ascii="Times New Roman" w:eastAsia="宋体" w:hAnsi="Times New Roman"/>
          <w:sz w:val="24"/>
        </w:rPr>
        <w:t xml:space="preserve">. (71.9 x 58.8 x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30.1"/>
          <w:attr w:name="UnitName" w:val="cm"/>
        </w:smartTagPr>
        <w:r w:rsidRPr="00744B45">
          <w:rPr>
            <w:rFonts w:ascii="Times New Roman" w:eastAsia="宋体" w:hAnsi="Times New Roman"/>
            <w:sz w:val="24"/>
          </w:rPr>
          <w:t>130.1cm</w:t>
        </w:r>
      </w:smartTag>
      <w:r w:rsidRPr="00744B45">
        <w:rPr>
          <w:rFonts w:ascii="Times New Roman" w:eastAsia="宋体" w:hAnsi="Times New Roman"/>
          <w:sz w:val="24"/>
        </w:rPr>
        <w:t>)</w:t>
      </w:r>
    </w:p>
    <w:p w:rsidR="00AD7FD5" w:rsidRPr="00744B45" w:rsidRDefault="00AD7FD5" w:rsidP="00744B45">
      <w:pPr>
        <w:spacing w:line="360" w:lineRule="auto"/>
        <w:rPr>
          <w:rFonts w:ascii="Times New Roman" w:eastAsia="宋体" w:hAnsi="Times New Roman"/>
          <w:sz w:val="24"/>
        </w:rPr>
      </w:pPr>
      <w:r w:rsidRPr="00744B45">
        <w:rPr>
          <w:rFonts w:ascii="Times New Roman" w:eastAsia="宋体" w:hAnsi="Times New Roman" w:hint="eastAsia"/>
          <w:sz w:val="24"/>
        </w:rPr>
        <w:t>温度范围（公制）</w:t>
      </w:r>
      <w:r>
        <w:rPr>
          <w:rFonts w:ascii="Times New Roman" w:eastAsia="宋体" w:hAnsi="Times New Roman" w:hint="eastAsia"/>
          <w:sz w:val="24"/>
        </w:rPr>
        <w:t>：</w:t>
      </w:r>
      <w:r w:rsidRPr="00744B45">
        <w:rPr>
          <w:rFonts w:ascii="Times New Roman" w:eastAsia="宋体" w:hAnsi="Times New Roman"/>
          <w:sz w:val="24"/>
        </w:rPr>
        <w:t>-50°C to -86°C</w:t>
      </w:r>
    </w:p>
    <w:p w:rsidR="00AD7FD5" w:rsidRPr="00744B45" w:rsidRDefault="00AD7FD5" w:rsidP="00744B45">
      <w:pPr>
        <w:spacing w:line="360" w:lineRule="auto"/>
        <w:rPr>
          <w:rFonts w:ascii="Times New Roman" w:eastAsia="宋体" w:hAnsi="Times New Roman"/>
          <w:sz w:val="24"/>
        </w:rPr>
      </w:pPr>
      <w:r w:rsidRPr="00744B45">
        <w:rPr>
          <w:rFonts w:ascii="Times New Roman" w:eastAsia="宋体" w:hAnsi="Times New Roman" w:hint="eastAsia"/>
          <w:sz w:val="24"/>
        </w:rPr>
        <w:t>电压</w:t>
      </w:r>
      <w:r>
        <w:rPr>
          <w:rFonts w:ascii="Times New Roman" w:eastAsia="宋体" w:hAnsi="Times New Roman" w:hint="eastAsia"/>
          <w:sz w:val="24"/>
        </w:rPr>
        <w:t>：</w:t>
      </w:r>
      <w:r w:rsidRPr="00744B45">
        <w:rPr>
          <w:rFonts w:ascii="Times New Roman" w:eastAsia="宋体" w:hAnsi="Times New Roman"/>
          <w:sz w:val="24"/>
        </w:rPr>
        <w:t>230V</w:t>
      </w:r>
    </w:p>
    <w:p w:rsidR="00AD7FD5" w:rsidRPr="00744B45" w:rsidRDefault="00AD7FD5" w:rsidP="00744B45">
      <w:pPr>
        <w:spacing w:line="360" w:lineRule="auto"/>
        <w:rPr>
          <w:rFonts w:ascii="Times New Roman" w:eastAsia="宋体" w:hAnsi="Times New Roman"/>
          <w:sz w:val="24"/>
        </w:rPr>
      </w:pPr>
      <w:r w:rsidRPr="00744B45">
        <w:rPr>
          <w:rFonts w:ascii="Times New Roman" w:eastAsia="宋体" w:hAnsi="Times New Roman" w:hint="eastAsia"/>
          <w:sz w:val="24"/>
        </w:rPr>
        <w:t>外部宽度（公制）</w:t>
      </w:r>
      <w:r>
        <w:rPr>
          <w:rFonts w:ascii="Times New Roman" w:eastAsia="宋体" w:hAnsi="Times New Roman" w:hint="eastAsia"/>
          <w:sz w:val="24"/>
        </w:rPr>
        <w:t>：</w:t>
      </w:r>
      <w:r w:rsidRPr="00744B45">
        <w:rPr>
          <w:rFonts w:ascii="Times New Roman" w:eastAsia="宋体" w:hAnsi="Times New Roman"/>
          <w:sz w:val="24"/>
        </w:rPr>
        <w:t>71.9cm</w:t>
      </w:r>
    </w:p>
    <w:p w:rsidR="00AD7FD5" w:rsidRPr="00744B45" w:rsidRDefault="00AD7FD5" w:rsidP="00744B45">
      <w:pPr>
        <w:spacing w:line="360" w:lineRule="auto"/>
        <w:rPr>
          <w:rFonts w:ascii="Times New Roman" w:eastAsia="宋体" w:hAnsi="Times New Roman"/>
          <w:sz w:val="24"/>
        </w:rPr>
      </w:pPr>
      <w:r w:rsidRPr="00744B45">
        <w:rPr>
          <w:rFonts w:ascii="Times New Roman" w:eastAsia="宋体" w:hAnsi="Times New Roman" w:hint="eastAsia"/>
          <w:sz w:val="24"/>
        </w:rPr>
        <w:t>智能查看兼容性</w:t>
      </w:r>
      <w:r>
        <w:rPr>
          <w:rFonts w:ascii="Times New Roman" w:eastAsia="宋体" w:hAnsi="Times New Roman" w:hint="eastAsia"/>
          <w:sz w:val="24"/>
        </w:rPr>
        <w:t>：</w:t>
      </w:r>
      <w:r w:rsidRPr="00744B45">
        <w:rPr>
          <w:rFonts w:ascii="Times New Roman" w:eastAsia="宋体" w:hAnsi="Times New Roman"/>
          <w:sz w:val="24"/>
        </w:rPr>
        <w:t>Smart-Vue Compatible</w:t>
      </w:r>
    </w:p>
    <w:p w:rsidR="00AD7FD5" w:rsidRPr="00744B45" w:rsidRDefault="00AD7FD5" w:rsidP="00744B45">
      <w:pPr>
        <w:spacing w:line="360" w:lineRule="auto"/>
        <w:rPr>
          <w:rFonts w:ascii="Times New Roman" w:eastAsia="宋体" w:hAnsi="Times New Roman"/>
          <w:sz w:val="24"/>
        </w:rPr>
      </w:pPr>
      <w:r w:rsidRPr="00744B45">
        <w:rPr>
          <w:rFonts w:ascii="Times New Roman" w:eastAsia="宋体" w:hAnsi="Times New Roman" w:hint="eastAsia"/>
          <w:sz w:val="24"/>
        </w:rPr>
        <w:t>重量（公制）</w:t>
      </w:r>
      <w:r>
        <w:rPr>
          <w:rFonts w:ascii="Times New Roman" w:eastAsia="宋体" w:hAnsi="Times New Roman" w:hint="eastAsia"/>
          <w:sz w:val="24"/>
        </w:rPr>
        <w:t>：</w:t>
      </w:r>
      <w:r w:rsidRPr="00744B45">
        <w:rPr>
          <w:rFonts w:ascii="Times New Roman" w:eastAsia="宋体" w:hAnsi="Times New Roman"/>
          <w:sz w:val="24"/>
        </w:rPr>
        <w:t>270kg</w:t>
      </w:r>
    </w:p>
    <w:p w:rsidR="00AD7FD5" w:rsidRPr="00744B45" w:rsidRDefault="00AD7FD5" w:rsidP="00744B45">
      <w:pPr>
        <w:spacing w:line="360" w:lineRule="auto"/>
        <w:rPr>
          <w:rFonts w:ascii="Times New Roman" w:eastAsia="宋体" w:hAnsi="Times New Roman"/>
          <w:sz w:val="24"/>
        </w:rPr>
      </w:pPr>
      <w:r w:rsidRPr="00744B45">
        <w:rPr>
          <w:rFonts w:ascii="Times New Roman" w:eastAsia="宋体" w:hAnsi="Times New Roman" w:hint="eastAsia"/>
          <w:sz w:val="24"/>
        </w:rPr>
        <w:t>内部深度（公制）</w:t>
      </w:r>
      <w:r>
        <w:rPr>
          <w:rFonts w:ascii="Times New Roman" w:eastAsia="宋体" w:hAnsi="Times New Roman" w:hint="eastAsia"/>
          <w:sz w:val="24"/>
        </w:rPr>
        <w:t>：</w:t>
      </w:r>
      <w:r w:rsidRPr="00744B45">
        <w:rPr>
          <w:rFonts w:ascii="Times New Roman" w:eastAsia="宋体" w:hAnsi="Times New Roman"/>
          <w:sz w:val="24"/>
        </w:rPr>
        <w:t>71.9cm</w:t>
      </w:r>
    </w:p>
    <w:p w:rsidR="00AD7FD5" w:rsidRPr="00744B45" w:rsidRDefault="00AD7FD5" w:rsidP="00744B45">
      <w:pPr>
        <w:spacing w:line="360" w:lineRule="auto"/>
        <w:rPr>
          <w:rFonts w:ascii="Times New Roman" w:eastAsia="宋体" w:hAnsi="Times New Roman"/>
          <w:sz w:val="24"/>
        </w:rPr>
      </w:pPr>
      <w:r w:rsidRPr="00744B45">
        <w:rPr>
          <w:rFonts w:ascii="Times New Roman" w:eastAsia="宋体" w:hAnsi="Times New Roman" w:hint="eastAsia"/>
          <w:sz w:val="24"/>
        </w:rPr>
        <w:t>显示</w:t>
      </w:r>
      <w:r>
        <w:rPr>
          <w:rFonts w:ascii="Times New Roman" w:eastAsia="宋体" w:hAnsi="Times New Roman" w:hint="eastAsia"/>
          <w:sz w:val="24"/>
        </w:rPr>
        <w:t>：</w:t>
      </w:r>
      <w:r w:rsidRPr="00744B45">
        <w:rPr>
          <w:rFonts w:ascii="Times New Roman" w:eastAsia="宋体" w:hAnsi="Times New Roman"/>
          <w:sz w:val="24"/>
        </w:rPr>
        <w:t>Touch-Screen LCD</w:t>
      </w:r>
    </w:p>
    <w:p w:rsidR="00AD7FD5" w:rsidRPr="00744B45" w:rsidRDefault="00AD7FD5" w:rsidP="00744B45">
      <w:pPr>
        <w:spacing w:line="360" w:lineRule="auto"/>
        <w:rPr>
          <w:rFonts w:ascii="Times New Roman" w:eastAsia="宋体" w:hAnsi="Times New Roman"/>
          <w:sz w:val="24"/>
        </w:rPr>
      </w:pPr>
      <w:r w:rsidRPr="00744B45">
        <w:rPr>
          <w:rFonts w:ascii="Times New Roman" w:eastAsia="宋体" w:hAnsi="Times New Roman" w:hint="eastAsia"/>
          <w:sz w:val="24"/>
        </w:rPr>
        <w:t>外部高度（公制）</w:t>
      </w:r>
      <w:r>
        <w:rPr>
          <w:rFonts w:ascii="Times New Roman" w:eastAsia="宋体" w:hAnsi="Times New Roman" w:hint="eastAsia"/>
          <w:sz w:val="24"/>
        </w:rPr>
        <w:t>：</w:t>
      </w:r>
      <w:r w:rsidRPr="00744B45">
        <w:rPr>
          <w:rFonts w:ascii="Times New Roman" w:eastAsia="宋体" w:hAnsi="Times New Roman"/>
          <w:sz w:val="24"/>
        </w:rPr>
        <w:t>198.1cm</w:t>
      </w:r>
    </w:p>
    <w:p w:rsidR="00AD7FD5" w:rsidRPr="00744B45" w:rsidRDefault="00AD7FD5" w:rsidP="00744B45">
      <w:pPr>
        <w:spacing w:line="360" w:lineRule="auto"/>
        <w:rPr>
          <w:rFonts w:ascii="Times New Roman" w:eastAsia="宋体" w:hAnsi="Times New Roman"/>
          <w:sz w:val="24"/>
        </w:rPr>
      </w:pPr>
      <w:r w:rsidRPr="00744B45">
        <w:rPr>
          <w:rFonts w:ascii="Times New Roman" w:eastAsia="宋体" w:hAnsi="Times New Roman" w:hint="eastAsia"/>
          <w:sz w:val="24"/>
        </w:rPr>
        <w:t>内部高度（公制）</w:t>
      </w:r>
      <w:r>
        <w:rPr>
          <w:rFonts w:ascii="Times New Roman" w:eastAsia="宋体" w:hAnsi="Times New Roman" w:hint="eastAsia"/>
          <w:sz w:val="24"/>
        </w:rPr>
        <w:t>：</w:t>
      </w:r>
      <w:r w:rsidRPr="00744B45">
        <w:rPr>
          <w:rFonts w:ascii="Times New Roman" w:eastAsia="宋体" w:hAnsi="Times New Roman"/>
          <w:sz w:val="24"/>
        </w:rPr>
        <w:t>130.1cm</w:t>
      </w:r>
    </w:p>
    <w:p w:rsidR="00AD7FD5" w:rsidRPr="00744B45" w:rsidRDefault="00AD7FD5" w:rsidP="00744B45">
      <w:pPr>
        <w:spacing w:line="360" w:lineRule="auto"/>
        <w:rPr>
          <w:rFonts w:ascii="Times New Roman" w:eastAsia="宋体" w:hAnsi="Times New Roman"/>
          <w:sz w:val="24"/>
        </w:rPr>
      </w:pPr>
      <w:r w:rsidRPr="00744B45">
        <w:rPr>
          <w:rFonts w:ascii="Times New Roman" w:eastAsia="宋体" w:hAnsi="Times New Roman" w:hint="eastAsia"/>
          <w:sz w:val="24"/>
        </w:rPr>
        <w:t>容纳</w:t>
      </w:r>
      <w:r>
        <w:rPr>
          <w:rFonts w:ascii="Times New Roman" w:eastAsia="宋体" w:hAnsi="Times New Roman" w:hint="eastAsia"/>
          <w:sz w:val="24"/>
        </w:rPr>
        <w:t>：</w:t>
      </w:r>
      <w:r w:rsidRPr="00744B45">
        <w:rPr>
          <w:rFonts w:ascii="Times New Roman" w:eastAsia="宋体" w:hAnsi="Times New Roman"/>
          <w:sz w:val="24"/>
        </w:rPr>
        <w:t>400 2-inch boxes</w:t>
      </w:r>
    </w:p>
    <w:p w:rsidR="00AD7FD5" w:rsidRPr="00744B45" w:rsidRDefault="00AD7FD5" w:rsidP="00744B45">
      <w:pPr>
        <w:spacing w:line="360" w:lineRule="auto"/>
        <w:rPr>
          <w:rFonts w:ascii="Times New Roman" w:eastAsia="宋体" w:hAnsi="Times New Roman"/>
          <w:sz w:val="24"/>
        </w:rPr>
      </w:pPr>
      <w:r w:rsidRPr="00744B45">
        <w:rPr>
          <w:rFonts w:ascii="Times New Roman" w:eastAsia="宋体" w:hAnsi="Times New Roman" w:hint="eastAsia"/>
          <w:sz w:val="24"/>
        </w:rPr>
        <w:t>隔热</w:t>
      </w:r>
      <w:r>
        <w:rPr>
          <w:rFonts w:ascii="Times New Roman" w:eastAsia="宋体" w:hAnsi="Times New Roman" w:hint="eastAsia"/>
          <w:sz w:val="24"/>
        </w:rPr>
        <w:t>：</w:t>
      </w:r>
      <w:r w:rsidRPr="00744B45">
        <w:rPr>
          <w:rFonts w:ascii="Times New Roman" w:eastAsia="宋体" w:hAnsi="Times New Roman"/>
          <w:sz w:val="24"/>
        </w:rPr>
        <w:t>Water-Blown Foam (EU F-Gas Compliant)</w:t>
      </w:r>
    </w:p>
    <w:p w:rsidR="00AD7FD5" w:rsidRPr="00744B45" w:rsidRDefault="00AD7FD5" w:rsidP="00744B45">
      <w:pPr>
        <w:spacing w:line="360" w:lineRule="auto"/>
        <w:rPr>
          <w:rFonts w:ascii="Times New Roman" w:eastAsia="宋体" w:hAnsi="Times New Roman"/>
          <w:sz w:val="24"/>
        </w:rPr>
      </w:pPr>
      <w:r w:rsidRPr="00744B45">
        <w:rPr>
          <w:rFonts w:ascii="Times New Roman" w:eastAsia="宋体" w:hAnsi="Times New Roman" w:hint="eastAsia"/>
          <w:sz w:val="24"/>
        </w:rPr>
        <w:t>运输重量（公制）</w:t>
      </w:r>
      <w:r>
        <w:rPr>
          <w:rFonts w:ascii="Times New Roman" w:eastAsia="宋体" w:hAnsi="Times New Roman" w:hint="eastAsia"/>
          <w:sz w:val="24"/>
        </w:rPr>
        <w:t>：</w:t>
      </w:r>
      <w:r w:rsidRPr="00744B45">
        <w:rPr>
          <w:rFonts w:ascii="Times New Roman" w:eastAsia="宋体" w:hAnsi="Times New Roman"/>
          <w:sz w:val="24"/>
        </w:rPr>
        <w:t>312kg</w:t>
      </w:r>
    </w:p>
    <w:p w:rsidR="00AD7FD5" w:rsidRDefault="00AD7FD5" w:rsidP="00744B45">
      <w:pPr>
        <w:spacing w:line="360" w:lineRule="auto"/>
        <w:rPr>
          <w:rFonts w:ascii="Times New Roman" w:eastAsia="宋体" w:hAnsi="Times New Roman"/>
          <w:sz w:val="24"/>
        </w:rPr>
      </w:pPr>
      <w:r w:rsidRPr="00744B45">
        <w:rPr>
          <w:rFonts w:ascii="Times New Roman" w:eastAsia="宋体" w:hAnsi="Times New Roman" w:hint="eastAsia"/>
          <w:sz w:val="24"/>
        </w:rPr>
        <w:t>内部宽度（公制）</w:t>
      </w:r>
      <w:r>
        <w:rPr>
          <w:rFonts w:ascii="Times New Roman" w:eastAsia="宋体" w:hAnsi="Times New Roman" w:hint="eastAsia"/>
          <w:sz w:val="24"/>
        </w:rPr>
        <w:t>：</w:t>
      </w:r>
      <w:r w:rsidRPr="00744B45">
        <w:rPr>
          <w:rFonts w:ascii="Times New Roman" w:eastAsia="宋体" w:hAnsi="Times New Roman"/>
          <w:sz w:val="24"/>
        </w:rPr>
        <w:t>58.8cm</w:t>
      </w:r>
    </w:p>
    <w:p w:rsidR="00AD7FD5" w:rsidRDefault="00AD7FD5" w:rsidP="00744B45">
      <w:pPr>
        <w:spacing w:line="360" w:lineRule="auto"/>
        <w:rPr>
          <w:rFonts w:ascii="Times New Roman" w:eastAsia="宋体" w:hAnsi="Times New Roman"/>
          <w:sz w:val="24"/>
        </w:rPr>
      </w:pPr>
    </w:p>
    <w:p w:rsidR="00AD7FD5" w:rsidRDefault="00AD7FD5" w:rsidP="00744B45">
      <w:pPr>
        <w:spacing w:line="360" w:lineRule="auto"/>
        <w:rPr>
          <w:rFonts w:ascii="Times New Roman" w:eastAsia="宋体" w:hAnsi="Times New Roman"/>
          <w:sz w:val="24"/>
        </w:rPr>
      </w:pPr>
    </w:p>
    <w:p w:rsidR="00AD7FD5" w:rsidRDefault="00AD7FD5" w:rsidP="00744B45">
      <w:pPr>
        <w:spacing w:line="360" w:lineRule="auto"/>
        <w:rPr>
          <w:rFonts w:ascii="Times New Roman" w:eastAsia="宋体" w:hAnsi="Times New Roman"/>
          <w:sz w:val="24"/>
        </w:rPr>
      </w:pPr>
    </w:p>
    <w:p w:rsidR="00AD7FD5" w:rsidRDefault="00AD7FD5" w:rsidP="00744B45">
      <w:pPr>
        <w:spacing w:line="360" w:lineRule="auto"/>
        <w:rPr>
          <w:rFonts w:ascii="Times New Roman" w:eastAsia="宋体" w:hAnsi="Times New Roman"/>
          <w:sz w:val="24"/>
        </w:rPr>
      </w:pPr>
    </w:p>
    <w:p w:rsidR="00AD7FD5" w:rsidRDefault="00AD7FD5" w:rsidP="00744B45">
      <w:pPr>
        <w:spacing w:line="360" w:lineRule="auto"/>
        <w:rPr>
          <w:rFonts w:ascii="Times New Roman" w:eastAsia="宋体" w:hAnsi="Times New Roman"/>
          <w:sz w:val="24"/>
        </w:rPr>
      </w:pPr>
    </w:p>
    <w:p w:rsidR="00AD7FD5" w:rsidRDefault="00AD7FD5" w:rsidP="00744B45">
      <w:pPr>
        <w:spacing w:line="360" w:lineRule="auto"/>
        <w:rPr>
          <w:rFonts w:ascii="Times New Roman" w:eastAsia="宋体" w:hAnsi="Times New Roman"/>
          <w:sz w:val="24"/>
        </w:rPr>
      </w:pPr>
    </w:p>
    <w:p w:rsidR="00AD7FD5" w:rsidRDefault="00AD7FD5" w:rsidP="00744B45">
      <w:pPr>
        <w:spacing w:line="360" w:lineRule="auto"/>
        <w:rPr>
          <w:rFonts w:ascii="Times New Roman" w:eastAsia="宋体" w:hAnsi="Times New Roman"/>
          <w:sz w:val="24"/>
        </w:rPr>
      </w:pPr>
    </w:p>
    <w:sectPr w:rsidR="00AD7FD5" w:rsidSect="00DE06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7FD5" w:rsidRDefault="00AD7FD5" w:rsidP="00744B45">
      <w:r>
        <w:separator/>
      </w:r>
    </w:p>
  </w:endnote>
  <w:endnote w:type="continuationSeparator" w:id="0">
    <w:p w:rsidR="00AD7FD5" w:rsidRDefault="00AD7FD5" w:rsidP="00744B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7FD5" w:rsidRDefault="00AD7FD5" w:rsidP="00744B45">
      <w:r>
        <w:separator/>
      </w:r>
    </w:p>
  </w:footnote>
  <w:footnote w:type="continuationSeparator" w:id="0">
    <w:p w:rsidR="00AD7FD5" w:rsidRDefault="00AD7FD5" w:rsidP="00744B4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0969"/>
    <w:rsid w:val="0000741C"/>
    <w:rsid w:val="0001119D"/>
    <w:rsid w:val="00014622"/>
    <w:rsid w:val="000165F2"/>
    <w:rsid w:val="000304E0"/>
    <w:rsid w:val="00033222"/>
    <w:rsid w:val="0003567D"/>
    <w:rsid w:val="00040FE5"/>
    <w:rsid w:val="0004221F"/>
    <w:rsid w:val="000508D8"/>
    <w:rsid w:val="00066C05"/>
    <w:rsid w:val="000707AF"/>
    <w:rsid w:val="00071F39"/>
    <w:rsid w:val="00072259"/>
    <w:rsid w:val="00072D76"/>
    <w:rsid w:val="00077DFF"/>
    <w:rsid w:val="0008180B"/>
    <w:rsid w:val="000922F4"/>
    <w:rsid w:val="000B307A"/>
    <w:rsid w:val="000C2C3E"/>
    <w:rsid w:val="000D1604"/>
    <w:rsid w:val="000D5ADA"/>
    <w:rsid w:val="000D6E6A"/>
    <w:rsid w:val="000E3555"/>
    <w:rsid w:val="000E643D"/>
    <w:rsid w:val="000F6102"/>
    <w:rsid w:val="0010028E"/>
    <w:rsid w:val="00105468"/>
    <w:rsid w:val="0011068C"/>
    <w:rsid w:val="0011083D"/>
    <w:rsid w:val="0012635C"/>
    <w:rsid w:val="00134A98"/>
    <w:rsid w:val="0013599F"/>
    <w:rsid w:val="00150114"/>
    <w:rsid w:val="001541F1"/>
    <w:rsid w:val="00156D09"/>
    <w:rsid w:val="00162753"/>
    <w:rsid w:val="001759F8"/>
    <w:rsid w:val="001777C4"/>
    <w:rsid w:val="001810FF"/>
    <w:rsid w:val="00183B3C"/>
    <w:rsid w:val="00187E20"/>
    <w:rsid w:val="00194C66"/>
    <w:rsid w:val="001973FB"/>
    <w:rsid w:val="001A026F"/>
    <w:rsid w:val="001A3558"/>
    <w:rsid w:val="001A61FB"/>
    <w:rsid w:val="001C0905"/>
    <w:rsid w:val="001C2B99"/>
    <w:rsid w:val="001D2108"/>
    <w:rsid w:val="001D4B88"/>
    <w:rsid w:val="001E2071"/>
    <w:rsid w:val="001E731B"/>
    <w:rsid w:val="001E78FA"/>
    <w:rsid w:val="001F0826"/>
    <w:rsid w:val="001F1FFF"/>
    <w:rsid w:val="001F7CC8"/>
    <w:rsid w:val="00200D02"/>
    <w:rsid w:val="00202BB7"/>
    <w:rsid w:val="00230F0E"/>
    <w:rsid w:val="00230F57"/>
    <w:rsid w:val="00234BBE"/>
    <w:rsid w:val="00234D4F"/>
    <w:rsid w:val="00235511"/>
    <w:rsid w:val="00237769"/>
    <w:rsid w:val="002500D2"/>
    <w:rsid w:val="00253796"/>
    <w:rsid w:val="00257E39"/>
    <w:rsid w:val="002611FA"/>
    <w:rsid w:val="00264FA5"/>
    <w:rsid w:val="00272537"/>
    <w:rsid w:val="00283C07"/>
    <w:rsid w:val="002871FB"/>
    <w:rsid w:val="002A6133"/>
    <w:rsid w:val="002C18F4"/>
    <w:rsid w:val="002C39C4"/>
    <w:rsid w:val="002C7DC4"/>
    <w:rsid w:val="002D4580"/>
    <w:rsid w:val="002D68B8"/>
    <w:rsid w:val="002E1001"/>
    <w:rsid w:val="002E17EF"/>
    <w:rsid w:val="002F3B68"/>
    <w:rsid w:val="003234B4"/>
    <w:rsid w:val="00326D42"/>
    <w:rsid w:val="00342E99"/>
    <w:rsid w:val="00354937"/>
    <w:rsid w:val="00363AB8"/>
    <w:rsid w:val="00364323"/>
    <w:rsid w:val="003644B4"/>
    <w:rsid w:val="0037346C"/>
    <w:rsid w:val="0039038B"/>
    <w:rsid w:val="003C4ED7"/>
    <w:rsid w:val="003C6AAA"/>
    <w:rsid w:val="003D76DE"/>
    <w:rsid w:val="003E48B2"/>
    <w:rsid w:val="003F3D35"/>
    <w:rsid w:val="003F475A"/>
    <w:rsid w:val="003F5ED1"/>
    <w:rsid w:val="0040086E"/>
    <w:rsid w:val="004008F3"/>
    <w:rsid w:val="00404572"/>
    <w:rsid w:val="00404B7E"/>
    <w:rsid w:val="00411045"/>
    <w:rsid w:val="00412DB2"/>
    <w:rsid w:val="0041530B"/>
    <w:rsid w:val="00417B5C"/>
    <w:rsid w:val="004225A4"/>
    <w:rsid w:val="004237B0"/>
    <w:rsid w:val="00425FBD"/>
    <w:rsid w:val="00442F24"/>
    <w:rsid w:val="0045205C"/>
    <w:rsid w:val="00453176"/>
    <w:rsid w:val="0047185D"/>
    <w:rsid w:val="00477AE9"/>
    <w:rsid w:val="00480DA4"/>
    <w:rsid w:val="004810C6"/>
    <w:rsid w:val="00481D4C"/>
    <w:rsid w:val="00485897"/>
    <w:rsid w:val="00494A82"/>
    <w:rsid w:val="00494D09"/>
    <w:rsid w:val="004A0F0C"/>
    <w:rsid w:val="004A49B3"/>
    <w:rsid w:val="004B0C53"/>
    <w:rsid w:val="004B3110"/>
    <w:rsid w:val="004B4B22"/>
    <w:rsid w:val="004C31D2"/>
    <w:rsid w:val="004C3EA9"/>
    <w:rsid w:val="004D36C2"/>
    <w:rsid w:val="004D6EBA"/>
    <w:rsid w:val="004E226A"/>
    <w:rsid w:val="004E2EAC"/>
    <w:rsid w:val="004E3ABC"/>
    <w:rsid w:val="004E3D36"/>
    <w:rsid w:val="004F143E"/>
    <w:rsid w:val="00504EBE"/>
    <w:rsid w:val="00505ED5"/>
    <w:rsid w:val="005232E7"/>
    <w:rsid w:val="005301B6"/>
    <w:rsid w:val="00537C36"/>
    <w:rsid w:val="0054025D"/>
    <w:rsid w:val="005407BC"/>
    <w:rsid w:val="00544943"/>
    <w:rsid w:val="00551C89"/>
    <w:rsid w:val="00552931"/>
    <w:rsid w:val="00554594"/>
    <w:rsid w:val="00554928"/>
    <w:rsid w:val="00556D61"/>
    <w:rsid w:val="005613E7"/>
    <w:rsid w:val="00565224"/>
    <w:rsid w:val="005707FB"/>
    <w:rsid w:val="0057249D"/>
    <w:rsid w:val="00572AB1"/>
    <w:rsid w:val="005A247D"/>
    <w:rsid w:val="005A4C61"/>
    <w:rsid w:val="005B7B4B"/>
    <w:rsid w:val="005D318C"/>
    <w:rsid w:val="005D79BB"/>
    <w:rsid w:val="005E73EA"/>
    <w:rsid w:val="005F3817"/>
    <w:rsid w:val="00600F3F"/>
    <w:rsid w:val="006108D0"/>
    <w:rsid w:val="00613B7E"/>
    <w:rsid w:val="006142D7"/>
    <w:rsid w:val="006241FA"/>
    <w:rsid w:val="006256D6"/>
    <w:rsid w:val="00627CB6"/>
    <w:rsid w:val="0063626A"/>
    <w:rsid w:val="00640FED"/>
    <w:rsid w:val="00642D7B"/>
    <w:rsid w:val="006464C6"/>
    <w:rsid w:val="00660D85"/>
    <w:rsid w:val="00661B4D"/>
    <w:rsid w:val="006704C3"/>
    <w:rsid w:val="00672870"/>
    <w:rsid w:val="00680969"/>
    <w:rsid w:val="00682A19"/>
    <w:rsid w:val="00690472"/>
    <w:rsid w:val="0069180D"/>
    <w:rsid w:val="00693018"/>
    <w:rsid w:val="0069545B"/>
    <w:rsid w:val="006A1A05"/>
    <w:rsid w:val="006A766B"/>
    <w:rsid w:val="006C6EC1"/>
    <w:rsid w:val="006D2387"/>
    <w:rsid w:val="006D2473"/>
    <w:rsid w:val="006D36FE"/>
    <w:rsid w:val="006D3EB3"/>
    <w:rsid w:val="006D7392"/>
    <w:rsid w:val="006D7B3C"/>
    <w:rsid w:val="006E2BA8"/>
    <w:rsid w:val="006F300B"/>
    <w:rsid w:val="006F7329"/>
    <w:rsid w:val="007061A0"/>
    <w:rsid w:val="00712F75"/>
    <w:rsid w:val="007158D5"/>
    <w:rsid w:val="00720E12"/>
    <w:rsid w:val="00722D5D"/>
    <w:rsid w:val="00726034"/>
    <w:rsid w:val="00735EAF"/>
    <w:rsid w:val="007401B8"/>
    <w:rsid w:val="00744B45"/>
    <w:rsid w:val="00745B60"/>
    <w:rsid w:val="007464FB"/>
    <w:rsid w:val="00751951"/>
    <w:rsid w:val="00754B7E"/>
    <w:rsid w:val="00773A64"/>
    <w:rsid w:val="007953B1"/>
    <w:rsid w:val="007A15E2"/>
    <w:rsid w:val="007A1934"/>
    <w:rsid w:val="007A63E1"/>
    <w:rsid w:val="007B5377"/>
    <w:rsid w:val="007B6EBE"/>
    <w:rsid w:val="007C54C0"/>
    <w:rsid w:val="007D1A19"/>
    <w:rsid w:val="007D518B"/>
    <w:rsid w:val="007D6141"/>
    <w:rsid w:val="007E136F"/>
    <w:rsid w:val="007E2731"/>
    <w:rsid w:val="007E43C7"/>
    <w:rsid w:val="0080021E"/>
    <w:rsid w:val="00802893"/>
    <w:rsid w:val="0080756F"/>
    <w:rsid w:val="008111F9"/>
    <w:rsid w:val="00823072"/>
    <w:rsid w:val="008355BC"/>
    <w:rsid w:val="008457E1"/>
    <w:rsid w:val="008548F4"/>
    <w:rsid w:val="008606AB"/>
    <w:rsid w:val="0086426D"/>
    <w:rsid w:val="00864CA9"/>
    <w:rsid w:val="0087243B"/>
    <w:rsid w:val="00872699"/>
    <w:rsid w:val="00875EAD"/>
    <w:rsid w:val="00880F56"/>
    <w:rsid w:val="008830EC"/>
    <w:rsid w:val="008876B5"/>
    <w:rsid w:val="00890EF2"/>
    <w:rsid w:val="008955C3"/>
    <w:rsid w:val="008A6180"/>
    <w:rsid w:val="008B647D"/>
    <w:rsid w:val="008B737F"/>
    <w:rsid w:val="008B7F7C"/>
    <w:rsid w:val="008C1617"/>
    <w:rsid w:val="008D0B6F"/>
    <w:rsid w:val="008D3B82"/>
    <w:rsid w:val="008D6BF6"/>
    <w:rsid w:val="008D7693"/>
    <w:rsid w:val="008E3D84"/>
    <w:rsid w:val="00900DB6"/>
    <w:rsid w:val="00903ECA"/>
    <w:rsid w:val="0090578E"/>
    <w:rsid w:val="00906D34"/>
    <w:rsid w:val="00916E98"/>
    <w:rsid w:val="009241A1"/>
    <w:rsid w:val="0094190A"/>
    <w:rsid w:val="0095466C"/>
    <w:rsid w:val="00971A75"/>
    <w:rsid w:val="00972849"/>
    <w:rsid w:val="00974109"/>
    <w:rsid w:val="00981A30"/>
    <w:rsid w:val="00981C8B"/>
    <w:rsid w:val="009849C5"/>
    <w:rsid w:val="00994C00"/>
    <w:rsid w:val="00995114"/>
    <w:rsid w:val="00995208"/>
    <w:rsid w:val="009B5577"/>
    <w:rsid w:val="009B7796"/>
    <w:rsid w:val="009D102E"/>
    <w:rsid w:val="009E1D2A"/>
    <w:rsid w:val="009E231C"/>
    <w:rsid w:val="009E282E"/>
    <w:rsid w:val="009F00C5"/>
    <w:rsid w:val="009F304F"/>
    <w:rsid w:val="009F5732"/>
    <w:rsid w:val="009F7488"/>
    <w:rsid w:val="00A012F1"/>
    <w:rsid w:val="00A06133"/>
    <w:rsid w:val="00A10AB6"/>
    <w:rsid w:val="00A209DE"/>
    <w:rsid w:val="00A22A71"/>
    <w:rsid w:val="00A26A4F"/>
    <w:rsid w:val="00A32646"/>
    <w:rsid w:val="00A37007"/>
    <w:rsid w:val="00A428B2"/>
    <w:rsid w:val="00A80A58"/>
    <w:rsid w:val="00A83AB0"/>
    <w:rsid w:val="00A9602D"/>
    <w:rsid w:val="00AA3371"/>
    <w:rsid w:val="00AA5164"/>
    <w:rsid w:val="00AA75B2"/>
    <w:rsid w:val="00AB69B7"/>
    <w:rsid w:val="00AC3CF1"/>
    <w:rsid w:val="00AD6EEB"/>
    <w:rsid w:val="00AD723F"/>
    <w:rsid w:val="00AD7FD5"/>
    <w:rsid w:val="00AE5350"/>
    <w:rsid w:val="00AF34C0"/>
    <w:rsid w:val="00AF7875"/>
    <w:rsid w:val="00B011A5"/>
    <w:rsid w:val="00B02D9E"/>
    <w:rsid w:val="00B06E02"/>
    <w:rsid w:val="00B10A9D"/>
    <w:rsid w:val="00B10BBB"/>
    <w:rsid w:val="00B33635"/>
    <w:rsid w:val="00B41AB8"/>
    <w:rsid w:val="00B43031"/>
    <w:rsid w:val="00B4330F"/>
    <w:rsid w:val="00B504DE"/>
    <w:rsid w:val="00B50B97"/>
    <w:rsid w:val="00B519BC"/>
    <w:rsid w:val="00B52125"/>
    <w:rsid w:val="00B60FB8"/>
    <w:rsid w:val="00B62056"/>
    <w:rsid w:val="00B660C2"/>
    <w:rsid w:val="00B74735"/>
    <w:rsid w:val="00B84829"/>
    <w:rsid w:val="00B84C93"/>
    <w:rsid w:val="00B91827"/>
    <w:rsid w:val="00B91E82"/>
    <w:rsid w:val="00B939B9"/>
    <w:rsid w:val="00BB66E7"/>
    <w:rsid w:val="00BC763D"/>
    <w:rsid w:val="00BC7AB0"/>
    <w:rsid w:val="00BD65D7"/>
    <w:rsid w:val="00BF4B80"/>
    <w:rsid w:val="00C154F7"/>
    <w:rsid w:val="00C16DF9"/>
    <w:rsid w:val="00C16ED2"/>
    <w:rsid w:val="00C2035B"/>
    <w:rsid w:val="00C2437A"/>
    <w:rsid w:val="00C26609"/>
    <w:rsid w:val="00C33805"/>
    <w:rsid w:val="00C33B8F"/>
    <w:rsid w:val="00C43F95"/>
    <w:rsid w:val="00C44694"/>
    <w:rsid w:val="00C45E3E"/>
    <w:rsid w:val="00C50107"/>
    <w:rsid w:val="00C552E1"/>
    <w:rsid w:val="00C63C76"/>
    <w:rsid w:val="00C65431"/>
    <w:rsid w:val="00C669A0"/>
    <w:rsid w:val="00C704DB"/>
    <w:rsid w:val="00C905A5"/>
    <w:rsid w:val="00CA2BFE"/>
    <w:rsid w:val="00CB05E6"/>
    <w:rsid w:val="00CB4363"/>
    <w:rsid w:val="00CB58E8"/>
    <w:rsid w:val="00CC394F"/>
    <w:rsid w:val="00CC4485"/>
    <w:rsid w:val="00CC5E97"/>
    <w:rsid w:val="00CE047B"/>
    <w:rsid w:val="00CF2A28"/>
    <w:rsid w:val="00CF3274"/>
    <w:rsid w:val="00D01B83"/>
    <w:rsid w:val="00D01F83"/>
    <w:rsid w:val="00D04C23"/>
    <w:rsid w:val="00D05BAE"/>
    <w:rsid w:val="00D114AC"/>
    <w:rsid w:val="00D14CED"/>
    <w:rsid w:val="00D348F3"/>
    <w:rsid w:val="00D35F38"/>
    <w:rsid w:val="00D40338"/>
    <w:rsid w:val="00D41198"/>
    <w:rsid w:val="00D4380E"/>
    <w:rsid w:val="00D455BF"/>
    <w:rsid w:val="00D51B97"/>
    <w:rsid w:val="00D52E01"/>
    <w:rsid w:val="00D555BE"/>
    <w:rsid w:val="00D55BDD"/>
    <w:rsid w:val="00D60856"/>
    <w:rsid w:val="00D8700F"/>
    <w:rsid w:val="00D92E12"/>
    <w:rsid w:val="00D93E84"/>
    <w:rsid w:val="00DA286E"/>
    <w:rsid w:val="00DA38F0"/>
    <w:rsid w:val="00DA4FE2"/>
    <w:rsid w:val="00DB2833"/>
    <w:rsid w:val="00DB4B37"/>
    <w:rsid w:val="00DB51AC"/>
    <w:rsid w:val="00DC3F48"/>
    <w:rsid w:val="00DC5EF7"/>
    <w:rsid w:val="00DD0A05"/>
    <w:rsid w:val="00DD5F6A"/>
    <w:rsid w:val="00DE0658"/>
    <w:rsid w:val="00DF0B45"/>
    <w:rsid w:val="00DF648E"/>
    <w:rsid w:val="00E017C5"/>
    <w:rsid w:val="00E138BD"/>
    <w:rsid w:val="00E13BB7"/>
    <w:rsid w:val="00E25014"/>
    <w:rsid w:val="00E3652E"/>
    <w:rsid w:val="00E4459E"/>
    <w:rsid w:val="00E45348"/>
    <w:rsid w:val="00E45F89"/>
    <w:rsid w:val="00E77B27"/>
    <w:rsid w:val="00E83ECB"/>
    <w:rsid w:val="00E85106"/>
    <w:rsid w:val="00E86498"/>
    <w:rsid w:val="00E900E4"/>
    <w:rsid w:val="00E94669"/>
    <w:rsid w:val="00EA3CD5"/>
    <w:rsid w:val="00EB5D0F"/>
    <w:rsid w:val="00EC0326"/>
    <w:rsid w:val="00EE03D9"/>
    <w:rsid w:val="00EE3D79"/>
    <w:rsid w:val="00EF6EDB"/>
    <w:rsid w:val="00EF78F6"/>
    <w:rsid w:val="00F029A0"/>
    <w:rsid w:val="00F12521"/>
    <w:rsid w:val="00F2622B"/>
    <w:rsid w:val="00F2626F"/>
    <w:rsid w:val="00F27713"/>
    <w:rsid w:val="00F33047"/>
    <w:rsid w:val="00F339CE"/>
    <w:rsid w:val="00F3516D"/>
    <w:rsid w:val="00F46F56"/>
    <w:rsid w:val="00F60E62"/>
    <w:rsid w:val="00F67CBE"/>
    <w:rsid w:val="00F74F3D"/>
    <w:rsid w:val="00F80E98"/>
    <w:rsid w:val="00F8422E"/>
    <w:rsid w:val="00F90669"/>
    <w:rsid w:val="00F919C7"/>
    <w:rsid w:val="00FB2099"/>
    <w:rsid w:val="00FC66D6"/>
    <w:rsid w:val="00FC7CE9"/>
    <w:rsid w:val="00FD0D29"/>
    <w:rsid w:val="00FD38B2"/>
    <w:rsid w:val="00FD3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0658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47185D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7185D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744B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44B45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744B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44B45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</TotalTime>
  <Pages>1</Pages>
  <Words>78</Words>
  <Characters>450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leovo</cp:lastModifiedBy>
  <cp:revision>13</cp:revision>
  <cp:lastPrinted>2018-04-08T09:38:00Z</cp:lastPrinted>
  <dcterms:created xsi:type="dcterms:W3CDTF">2018-04-08T08:59:00Z</dcterms:created>
  <dcterms:modified xsi:type="dcterms:W3CDTF">2018-05-09T01:56:00Z</dcterms:modified>
</cp:coreProperties>
</file>